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226B78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226B78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8A53E6" w:rsidP="008A53E6" w:rsidRDefault="0071620A" w14:paraId="1E3242B5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862962">
        <w:rPr>
          <w:rFonts w:ascii="Corbel" w:hAnsi="Corbel"/>
          <w:i/>
          <w:smallCaps/>
          <w:sz w:val="24"/>
          <w:szCs w:val="24"/>
        </w:rPr>
        <w:t xml:space="preserve"> </w:t>
      </w:r>
      <w:r w:rsidR="008A53E6">
        <w:rPr>
          <w:rFonts w:ascii="Corbel" w:hAnsi="Corbel"/>
          <w:i/>
          <w:smallCaps/>
          <w:sz w:val="24"/>
          <w:szCs w:val="24"/>
        </w:rPr>
        <w:t>2024-2029</w:t>
      </w:r>
    </w:p>
    <w:p xmlns:wp14="http://schemas.microsoft.com/office/word/2010/wordml" w:rsidR="008A53E6" w:rsidP="008A53E6" w:rsidRDefault="008A53E6" w14:paraId="5A497A83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8A53E6" w:rsidRDefault="008A53E6" w14:paraId="06703ACB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             </w:t>
      </w:r>
      <w:r w:rsidR="004C5C9E">
        <w:rPr>
          <w:rFonts w:ascii="Corbel" w:hAnsi="Corbel"/>
          <w:sz w:val="20"/>
          <w:szCs w:val="20"/>
        </w:rPr>
        <w:t xml:space="preserve">Rok akademicki  </w:t>
      </w:r>
      <w:r w:rsidR="00FF1424">
        <w:rPr>
          <w:rFonts w:ascii="Corbel" w:hAnsi="Corbel"/>
          <w:sz w:val="20"/>
          <w:szCs w:val="20"/>
        </w:rPr>
        <w:t>202</w:t>
      </w:r>
      <w:r>
        <w:rPr>
          <w:rFonts w:ascii="Corbel" w:hAnsi="Corbel"/>
          <w:sz w:val="20"/>
          <w:szCs w:val="20"/>
        </w:rPr>
        <w:t>5</w:t>
      </w:r>
      <w:r w:rsidR="00FF1424">
        <w:rPr>
          <w:rFonts w:ascii="Corbel" w:hAnsi="Corbel"/>
          <w:sz w:val="20"/>
          <w:szCs w:val="20"/>
        </w:rPr>
        <w:t>/202</w:t>
      </w:r>
      <w:r>
        <w:rPr>
          <w:rFonts w:ascii="Corbel" w:hAnsi="Corbel"/>
          <w:sz w:val="20"/>
          <w:szCs w:val="20"/>
        </w:rPr>
        <w:t>6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bookmarkStart w:name="_GoBack" w:id="0"/>
      <w:bookmarkEnd w:id="0"/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442DF09C" w14:paraId="79E2F2C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3153A" w14:paraId="46AFFE8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plastycznej</w:t>
            </w:r>
          </w:p>
        </w:tc>
      </w:tr>
      <w:tr xmlns:wp14="http://schemas.microsoft.com/office/word/2010/wordml" w:rsidRPr="009C54AE" w:rsidR="0085747A" w:rsidTr="442DF09C" w14:paraId="4CA2915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442DF09C" w14:paraId="5C0172EC" wp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F608E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442DF09C" w14:paraId="73603CF6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F608E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442DF09C" w14:paraId="63AED1F3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3D57B3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85747A" w:rsidTr="442DF09C" w14:paraId="4BA63E6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3D57B3" w:rsidRDefault="00114934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442DF09C" w14:paraId="77AD840C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14934" w14:paraId="26323D6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57B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xmlns:wp14="http://schemas.microsoft.com/office/word/2010/wordml" w:rsidRPr="009C54AE" w:rsidR="0085747A" w:rsidTr="442DF09C" w14:paraId="5C70B2EB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14934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85747A" w:rsidTr="442DF09C" w14:paraId="3EBDE33E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14934" w14:paraId="43A431D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3153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B20E8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sem. 3 </w:t>
            </w:r>
            <w:r w:rsidR="00EB20E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9C54AE" w:rsidR="0085747A" w:rsidTr="442DF09C" w14:paraId="40C06CE6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3153A" w14:paraId="4692C3F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xmlns:wp14="http://schemas.microsoft.com/office/word/2010/wordml" w:rsidRPr="009C54AE" w:rsidR="00923D7D" w:rsidTr="442DF09C" w14:paraId="2786482B" wp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D45BF4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A05F95" w:rsidR="0085747A" w:rsidTr="442DF09C" w14:paraId="5713A133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540FC9" w:rsidR="0085747A" w:rsidP="442DF09C" w:rsidRDefault="00D45BF4" w14:paraId="66060BBB" wp14:textId="35B38BD2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42DF09C" w:rsidR="67A94DB1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442DF09C" w:rsidR="00D45BF4">
              <w:rPr>
                <w:rFonts w:ascii="Corbel" w:hAnsi="Corbel"/>
                <w:b w:val="0"/>
                <w:bCs w:val="0"/>
                <w:sz w:val="24"/>
                <w:szCs w:val="24"/>
              </w:rPr>
              <w:t>r hab.</w:t>
            </w:r>
            <w:r w:rsidRPr="442DF09C" w:rsidR="00EB20E8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442DF09C" w:rsidR="00257695">
              <w:rPr>
                <w:rFonts w:ascii="Corbel" w:hAnsi="Corbel"/>
                <w:b w:val="0"/>
                <w:bCs w:val="0"/>
                <w:sz w:val="24"/>
                <w:szCs w:val="24"/>
              </w:rPr>
              <w:t>Marta Uberman</w:t>
            </w:r>
            <w:r w:rsidRPr="442DF09C" w:rsidR="00D45BF4">
              <w:rPr>
                <w:rFonts w:ascii="Corbel" w:hAnsi="Corbel"/>
                <w:b w:val="0"/>
                <w:bCs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D45BF4" w:rsidR="0085747A" w:rsidTr="442DF09C" w14:paraId="471FE44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D45BF4" w:rsidR="0085747A" w:rsidP="442DF09C" w:rsidRDefault="0085747A" w14:paraId="14A72405" wp14:textId="5A7B28CE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42DF09C" w:rsidR="4D9F63D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dr hab. Marta </w:t>
            </w:r>
            <w:r w:rsidRPr="442DF09C" w:rsidR="4D9F63D4">
              <w:rPr>
                <w:rFonts w:ascii="Corbel" w:hAnsi="Corbel"/>
                <w:b w:val="0"/>
                <w:bCs w:val="0"/>
                <w:sz w:val="24"/>
                <w:szCs w:val="24"/>
              </w:rPr>
              <w:t>Uberman</w:t>
            </w:r>
            <w:r w:rsidRPr="442DF09C" w:rsidR="4D9F63D4">
              <w:rPr>
                <w:rFonts w:ascii="Corbel" w:hAnsi="Corbel"/>
                <w:b w:val="0"/>
                <w:bCs w:val="0"/>
                <w:sz w:val="24"/>
                <w:szCs w:val="24"/>
              </w:rPr>
              <w:t>, prof. UR, mgr Lucjan Rybak</w:t>
            </w:r>
          </w:p>
          <w:p w:rsidRPr="00D45BF4" w:rsidR="0085747A" w:rsidP="442DF09C" w:rsidRDefault="0085747A" w14:paraId="5DAB6C7B" wp14:textId="46BE97D2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2DF888AC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93153A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45BF4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5149AE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3153A" w14:paraId="0B77815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D45BF4" w14:paraId="0E7D4125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997459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xmlns:wp14="http://schemas.microsoft.com/office/word/2010/wordml" w:rsidR="009C54AE" w:rsidP="009C54AE" w:rsidRDefault="009C54AE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E960BB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5F32A6F7" wp14:textId="77777777">
        <w:tc>
          <w:tcPr>
            <w:tcW w:w="9670" w:type="dxa"/>
          </w:tcPr>
          <w:p w:rsidRPr="009C54AE" w:rsidR="0085747A" w:rsidP="00540FC9" w:rsidRDefault="00C45A72" w14:paraId="401C0AD5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</w:t>
            </w:r>
            <w:r w:rsidR="007478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</w:t>
            </w:r>
            <w:r w:rsidR="00797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ogólnej, pedagogiki </w:t>
            </w:r>
            <w:r w:rsidR="007478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540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rzedszkolnej i wczesnoszkolnej, </w:t>
            </w:r>
            <w:r w:rsidR="007478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teorii plastyki, </w:t>
            </w:r>
            <w:r w:rsidR="00540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historii sztuki</w:t>
            </w:r>
            <w:r w:rsidR="00EB20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estetyki </w:t>
            </w:r>
            <w:r w:rsidR="00540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478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kultury plastycznej.</w:t>
            </w:r>
          </w:p>
        </w:tc>
      </w:tr>
    </w:tbl>
    <w:p xmlns:wp14="http://schemas.microsoft.com/office/word/2010/wordml" w:rsidR="00153C41" w:rsidP="009C54AE" w:rsidRDefault="00153C41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62486C05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5747A" w:rsidTr="00923D7D" w14:paraId="34CAFF59" wp14:textId="77777777">
        <w:tc>
          <w:tcPr>
            <w:tcW w:w="851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1738E9" w:rsidRDefault="00C45A72" w14:paraId="65A903F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</w:t>
            </w:r>
            <w:r w:rsidR="007E2250">
              <w:rPr>
                <w:rFonts w:ascii="Corbel" w:hAnsi="Corbel"/>
                <w:b w:val="0"/>
                <w:sz w:val="24"/>
                <w:szCs w:val="24"/>
              </w:rPr>
              <w:t xml:space="preserve">metodyki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edukacji plastycznej, projektowaniem i realizacją zajęć plastycznych, ty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pami zajęć, formami i metodami oraz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możliwościami integrowania treści </w:t>
            </w:r>
            <w:r w:rsidR="007E2250">
              <w:rPr>
                <w:rFonts w:ascii="Corbel" w:hAnsi="Corbel"/>
                <w:b w:val="0"/>
                <w:sz w:val="24"/>
                <w:szCs w:val="24"/>
              </w:rPr>
              <w:t xml:space="preserve">plastycznych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z innymi edukacjami na poziomie wczesnej edukacji dziecka.</w:t>
            </w:r>
          </w:p>
        </w:tc>
      </w:tr>
      <w:tr xmlns:wp14="http://schemas.microsoft.com/office/word/2010/wordml" w:rsidRPr="009C54AE" w:rsidR="0085747A" w:rsidTr="00923D7D" w14:paraId="260BDA7C" wp14:textId="77777777">
        <w:tc>
          <w:tcPr>
            <w:tcW w:w="851" w:type="dxa"/>
            <w:vAlign w:val="center"/>
          </w:tcPr>
          <w:p w:rsidRPr="009C54AE" w:rsidR="0085747A" w:rsidP="009C54AE" w:rsidRDefault="00B4153A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C45A72" w:rsidP="007478ED" w:rsidRDefault="00C45A72" w14:paraId="0215706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Przygotowanie do projektowania i realizacji zajęć w zakresie edukacji plastycznej, umiejętnego wykorzystania środków wyrazu plastycznego zgodnego z rozwojem i predyspozycjami </w:t>
            </w:r>
            <w:r w:rsidR="007478ED">
              <w:rPr>
                <w:rFonts w:ascii="Corbel" w:hAnsi="Corbel"/>
                <w:b w:val="0"/>
                <w:sz w:val="24"/>
                <w:szCs w:val="24"/>
              </w:rPr>
              <w:t xml:space="preserve">dziecka w wieku przedszkolnym i wczesnoszkolnym. </w:t>
            </w:r>
          </w:p>
        </w:tc>
      </w:tr>
      <w:tr xmlns:wp14="http://schemas.microsoft.com/office/word/2010/wordml" w:rsidRPr="009C54AE" w:rsidR="00C45A72" w:rsidTr="00923D7D" w14:paraId="0E37F21B" wp14:textId="77777777">
        <w:tc>
          <w:tcPr>
            <w:tcW w:w="851" w:type="dxa"/>
            <w:vAlign w:val="center"/>
          </w:tcPr>
          <w:p w:rsidR="00C45A72" w:rsidP="009C54AE" w:rsidRDefault="00C45A72" w14:paraId="53C0B3C4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C45A72" w:rsidR="00C45A72" w:rsidP="00F2635D" w:rsidRDefault="00A05F95" w14:paraId="2FEAF85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xmlns:wp14="http://schemas.microsoft.com/office/word/2010/wordml" w:rsidRPr="009C54AE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5E6E85" w14:paraId="601F22ED" wp14:textId="77777777">
        <w:tc>
          <w:tcPr>
            <w:tcW w:w="1701" w:type="dxa"/>
          </w:tcPr>
          <w:p w:rsidRPr="009C54AE" w:rsidR="0085747A" w:rsidP="009C54AE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F05D47" w:rsidR="00F05D47" w:rsidP="00F05D47" w:rsidRDefault="00F05D47" w14:paraId="13502A3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:rsidR="00797EC1" w:rsidP="00797EC1" w:rsidRDefault="00797EC1" w14:paraId="2866A4C6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 xml:space="preserve">etapy, metody i formy projektowania działań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 dziecka lub ucznia;</w:t>
            </w:r>
          </w:p>
          <w:p w:rsidR="00797EC1" w:rsidP="00797EC1" w:rsidRDefault="00797EC1" w14:paraId="6F5049C8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sposoby rozwijania twórczej aktywności dziecka lub ucznia;</w:t>
            </w:r>
          </w:p>
          <w:p w:rsidR="00797EC1" w:rsidP="00797EC1" w:rsidRDefault="00797EC1" w14:paraId="3088A169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zasady projektowania zajęć plastycznych w prz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edszkolu i klasach I–III szkoły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podstawowej;</w:t>
            </w:r>
          </w:p>
          <w:p w:rsidRPr="009C54AE" w:rsidR="0085747A" w:rsidP="00797EC1" w:rsidRDefault="00797EC1" w14:paraId="4B5CEA91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metody i techniki diagnozowania dziecka lub u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cznia w zakresie jego zdolności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 i monitorowania jego rozwoju w tym obszarze.</w:t>
            </w:r>
          </w:p>
        </w:tc>
        <w:tc>
          <w:tcPr>
            <w:tcW w:w="1873" w:type="dxa"/>
          </w:tcPr>
          <w:p w:rsidR="005149AE" w:rsidP="009C54AE" w:rsidRDefault="005149AE" w14:paraId="1299C4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49AE" w:rsidP="009C54AE" w:rsidRDefault="005149AE" w14:paraId="4DDBEF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P="009C54AE" w:rsidRDefault="00B4153A" w14:paraId="231E4F7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93153A" w:rsidP="009C54AE" w:rsidRDefault="0093153A" w14:paraId="288DC0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xmlns:wp14="http://schemas.microsoft.com/office/word/2010/wordml" w:rsidRPr="009C54AE" w:rsidR="0085747A" w:rsidTr="005E6E85" w14:paraId="1FFF9604" wp14:textId="77777777">
        <w:tc>
          <w:tcPr>
            <w:tcW w:w="1701" w:type="dxa"/>
          </w:tcPr>
          <w:p w:rsidRPr="009C54AE" w:rsidR="0085747A" w:rsidP="009C54AE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077315" w:rsidR="00077315" w:rsidP="00077315" w:rsidRDefault="00077315" w14:paraId="6A7D04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:rsidR="00797EC1" w:rsidP="0093153A" w:rsidRDefault="00797EC1" w14:paraId="4657B5B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twórczej aktywności w obszarze działań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plastycznych;</w:t>
            </w:r>
          </w:p>
          <w:p w:rsidR="00797EC1" w:rsidP="0093153A" w:rsidRDefault="00797EC1" w14:paraId="2FD4294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zaprojektować zajęcia inspirujące dzieci lub uczniów do działań twórczych;</w:t>
            </w:r>
          </w:p>
          <w:p w:rsidR="00797EC1" w:rsidP="0093153A" w:rsidRDefault="00797EC1" w14:paraId="0EF3FB6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zainteresowania się dziełem plastycznym;</w:t>
            </w:r>
          </w:p>
          <w:p w:rsidRPr="009C54AE" w:rsidR="0085747A" w:rsidP="0093153A" w:rsidRDefault="00797EC1" w14:paraId="76F4B0C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diagnozować poziom zdolności plastycznych dziecka lub ucznia.</w:t>
            </w:r>
          </w:p>
        </w:tc>
        <w:tc>
          <w:tcPr>
            <w:tcW w:w="1873" w:type="dxa"/>
          </w:tcPr>
          <w:p w:rsidR="005149AE" w:rsidP="009C54AE" w:rsidRDefault="005149AE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P="009C54AE" w:rsidRDefault="00B4153A" w14:paraId="7135EA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:rsidR="00B4153A" w:rsidP="009C54AE" w:rsidRDefault="00B4153A" w14:paraId="15CE230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:rsidR="00B4153A" w:rsidP="009C54AE" w:rsidRDefault="00B4153A" w14:paraId="5ACBE2A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:rsidR="00B4153A" w:rsidP="009C54AE" w:rsidRDefault="00B4153A" w14:paraId="4613C0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:rsidRPr="009C54AE" w:rsidR="00B4153A" w:rsidP="009C54AE" w:rsidRDefault="00B4153A" w14:paraId="63458DB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xmlns:wp14="http://schemas.microsoft.com/office/word/2010/wordml" w:rsidRPr="009C54AE" w:rsidR="0085747A" w:rsidTr="005E6E85" w14:paraId="0FE68010" wp14:textId="77777777">
        <w:tc>
          <w:tcPr>
            <w:tcW w:w="1701" w:type="dxa"/>
          </w:tcPr>
          <w:p w:rsidRPr="009C54AE" w:rsidR="0085747A" w:rsidP="009C54AE" w:rsidRDefault="00077315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077315" w:rsidR="00077315" w:rsidP="00077315" w:rsidRDefault="00077315" w14:paraId="00D70A9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:rsidRPr="0093153A" w:rsidR="0093153A" w:rsidP="0093153A" w:rsidRDefault="00797EC1" w14:paraId="008F5D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działania na rzecz upowszechnienia sztuk pięknych;</w:t>
            </w:r>
          </w:p>
          <w:p w:rsidRPr="0093153A" w:rsidR="0093153A" w:rsidP="00797EC1" w:rsidRDefault="00797EC1" w14:paraId="649753C5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 w:rsidR="005A786B"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dzielenia się jej efektami;</w:t>
            </w:r>
          </w:p>
          <w:p w:rsidRPr="009C54AE" w:rsidR="0085747A" w:rsidP="0093153A" w:rsidRDefault="00797EC1" w14:paraId="346F56F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aktywizowania dzieci lub uczniów do estetyzacji własnego otoczenia.</w:t>
            </w:r>
          </w:p>
        </w:tc>
        <w:tc>
          <w:tcPr>
            <w:tcW w:w="1873" w:type="dxa"/>
          </w:tcPr>
          <w:p w:rsidR="005149AE" w:rsidP="009C54AE" w:rsidRDefault="005149AE" w14:paraId="3CF2D8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49AE" w:rsidP="009C54AE" w:rsidRDefault="005149AE" w14:paraId="0FB7827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85747A" w:rsidP="00D47B20" w:rsidRDefault="00B4153A" w14:paraId="193ADB4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K2</w:t>
            </w:r>
          </w:p>
        </w:tc>
      </w:tr>
    </w:tbl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0562CB0E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077315" w:rsidTr="00923D7D" w14:paraId="01052E7B" wp14:textId="77777777">
        <w:tc>
          <w:tcPr>
            <w:tcW w:w="9639" w:type="dxa"/>
          </w:tcPr>
          <w:p w:rsidRPr="00DF2A9F" w:rsidR="00077315" w:rsidP="00DF2A9F" w:rsidRDefault="00027231" w14:paraId="16E2B4C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2A9F">
              <w:rPr>
                <w:rFonts w:ascii="Corbel" w:hAnsi="Corbel"/>
                <w:sz w:val="24"/>
                <w:szCs w:val="24"/>
              </w:rPr>
              <w:t xml:space="preserve">Ekspresja plastyczna i jej rodzaje. </w:t>
            </w:r>
            <w:r w:rsidR="00DF2A9F">
              <w:rPr>
                <w:rFonts w:ascii="Corbel" w:hAnsi="Corbel"/>
                <w:sz w:val="24"/>
                <w:szCs w:val="24"/>
              </w:rPr>
              <w:t>Ekspresja plastyczna dziecka – jej rozwój, uwarunkowania, stymulowanie.</w:t>
            </w:r>
          </w:p>
        </w:tc>
      </w:tr>
      <w:tr xmlns:wp14="http://schemas.microsoft.com/office/word/2010/wordml" w:rsidRPr="009C54AE" w:rsidR="00077315" w:rsidTr="00DF2A9F" w14:paraId="5686F45F" wp14:textId="77777777">
        <w:trPr>
          <w:trHeight w:val="360"/>
        </w:trPr>
        <w:tc>
          <w:tcPr>
            <w:tcW w:w="9639" w:type="dxa"/>
          </w:tcPr>
          <w:p w:rsidR="00EB20E8" w:rsidP="007E2250" w:rsidRDefault="007A10F5" w14:paraId="694F6DD9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programowa, program, konspekt. Typy zajęć plastycznych w kl. I-III szkoły podstawowej. Zajęcia plastyczne w przedszkolu.</w:t>
            </w:r>
          </w:p>
        </w:tc>
      </w:tr>
      <w:tr xmlns:wp14="http://schemas.microsoft.com/office/word/2010/wordml" w:rsidRPr="009C54AE" w:rsidR="00EB20E8" w:rsidTr="00923D7D" w14:paraId="6B657EB4" wp14:textId="77777777">
        <w:trPr>
          <w:trHeight w:val="330"/>
        </w:trPr>
        <w:tc>
          <w:tcPr>
            <w:tcW w:w="9639" w:type="dxa"/>
          </w:tcPr>
          <w:p w:rsidR="00EB20E8" w:rsidP="004573F6" w:rsidRDefault="007A10F5" w14:paraId="7D7F8F17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dydaktyczno-wychowawczej, metody i formy pracy. Materiały i narzędzia, środki dydaktyczne . Warsztat nauczyciela. Strategie dydaktyczne stymulowania w procesie edukacji plastycznej.</w:t>
            </w:r>
          </w:p>
        </w:tc>
      </w:tr>
      <w:tr xmlns:wp14="http://schemas.microsoft.com/office/word/2010/wordml" w:rsidRPr="009C54AE" w:rsidR="00077315" w:rsidTr="00923D7D" w14:paraId="21D0EBD0" wp14:textId="77777777">
        <w:tc>
          <w:tcPr>
            <w:tcW w:w="9639" w:type="dxa"/>
          </w:tcPr>
          <w:p w:rsidRPr="000E68CC" w:rsidR="00077315" w:rsidP="00EB20E8" w:rsidRDefault="007A10F5" w14:paraId="74C4C976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Wyznaczniki uzdolnień plastycznych dzieci. Struktura uzdolnień plastycznych. Warunki rozwoju uzdolnień plastycznych.</w:t>
            </w:r>
          </w:p>
        </w:tc>
      </w:tr>
      <w:tr xmlns:wp14="http://schemas.microsoft.com/office/word/2010/wordml" w:rsidRPr="009C54AE" w:rsidR="00077315" w:rsidTr="00923D7D" w14:paraId="0B25140A" wp14:textId="77777777">
        <w:tc>
          <w:tcPr>
            <w:tcW w:w="9639" w:type="dxa"/>
          </w:tcPr>
          <w:p w:rsidR="00077315" w:rsidP="007A10F5" w:rsidRDefault="007A10F5" w14:paraId="34D11A3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Estetyka. Kultura a poczucie estetyki. Rozwój świadomości estetycznej. Kultura plastyczna.</w:t>
            </w:r>
          </w:p>
        </w:tc>
      </w:tr>
    </w:tbl>
    <w:p xmlns:wp14="http://schemas.microsoft.com/office/word/2010/wordml" w:rsidRPr="009C54AE" w:rsidR="0085747A" w:rsidP="009C54AE" w:rsidRDefault="0085747A" w14:paraId="34CE0A41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62EBF3C5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5225495" wp14:textId="77777777">
        <w:tc>
          <w:tcPr>
            <w:tcW w:w="9639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077315" w:rsidTr="00923D7D" w14:paraId="62523E0C" wp14:textId="77777777">
        <w:tc>
          <w:tcPr>
            <w:tcW w:w="9639" w:type="dxa"/>
          </w:tcPr>
          <w:p w:rsidRPr="007E0EB6" w:rsidR="00077315" w:rsidP="00DF2A9F" w:rsidRDefault="00477F56" w14:paraId="2D691AF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F56">
              <w:rPr>
                <w:rFonts w:ascii="Corbel" w:hAnsi="Corbel"/>
                <w:sz w:val="24"/>
                <w:szCs w:val="24"/>
              </w:rPr>
              <w:t>Ekspresja plastyczna dziecka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 – charakterystyka formy i treści wypowiedzi plastycznych dzieci: w </w:t>
            </w:r>
            <w:r w:rsidRPr="00477F56">
              <w:rPr>
                <w:rFonts w:ascii="Corbel" w:hAnsi="Corbel"/>
                <w:sz w:val="24"/>
                <w:szCs w:val="24"/>
              </w:rPr>
              <w:t>stadium ba</w:t>
            </w:r>
            <w:r w:rsidR="00DF2A9F">
              <w:rPr>
                <w:rFonts w:ascii="Corbel" w:hAnsi="Corbel"/>
                <w:sz w:val="24"/>
                <w:szCs w:val="24"/>
              </w:rPr>
              <w:t>zgrot, stadium przedschematycznym, schematycznym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(</w:t>
            </w:r>
            <w:r w:rsidR="00DF2A9F">
              <w:rPr>
                <w:rFonts w:ascii="Corbel" w:hAnsi="Corbel"/>
                <w:sz w:val="24"/>
                <w:szCs w:val="24"/>
              </w:rPr>
              <w:t>modyfikacja schematu) i początkach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realizmu. Ćwiczenia </w:t>
            </w:r>
            <w:r>
              <w:rPr>
                <w:rFonts w:ascii="Corbel" w:hAnsi="Corbel"/>
                <w:sz w:val="24"/>
                <w:szCs w:val="24"/>
              </w:rPr>
              <w:t xml:space="preserve">praktyczne 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analiza 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wytworów </w:t>
            </w:r>
            <w:r w:rsidRPr="00477F56">
              <w:rPr>
                <w:rFonts w:ascii="Corbel" w:hAnsi="Corbel"/>
                <w:sz w:val="24"/>
                <w:szCs w:val="24"/>
              </w:rPr>
              <w:t>plastycznych dzieci</w:t>
            </w:r>
            <w:r w:rsidR="00DF2A9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077315" w:rsidTr="00923D7D" w14:paraId="48CC4362" wp14:textId="77777777">
        <w:tc>
          <w:tcPr>
            <w:tcW w:w="9639" w:type="dxa"/>
          </w:tcPr>
          <w:p w:rsidRPr="007E0EB6" w:rsidR="00077315" w:rsidP="00FF1424" w:rsidRDefault="00014996" w14:paraId="5EA3FF7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podstawy programowej w </w:t>
            </w:r>
            <w:r w:rsidR="008A6A56">
              <w:rPr>
                <w:rFonts w:ascii="Corbel" w:hAnsi="Corbel"/>
                <w:sz w:val="24"/>
                <w:szCs w:val="24"/>
              </w:rPr>
              <w:t xml:space="preserve">zakresie realizacji </w:t>
            </w:r>
            <w:r>
              <w:rPr>
                <w:rFonts w:ascii="Corbel" w:hAnsi="Corbel"/>
                <w:sz w:val="24"/>
                <w:szCs w:val="24"/>
              </w:rPr>
              <w:t>zajęć plastycznych w przedszkolu i edukacji plastycznej w kl. I-III szkoły podstawowej.</w:t>
            </w:r>
          </w:p>
        </w:tc>
      </w:tr>
      <w:tr xmlns:wp14="http://schemas.microsoft.com/office/word/2010/wordml" w:rsidRPr="009C54AE" w:rsidR="00077315" w:rsidTr="00923D7D" w14:paraId="4A7C4D52" wp14:textId="77777777">
        <w:tc>
          <w:tcPr>
            <w:tcW w:w="9639" w:type="dxa"/>
          </w:tcPr>
          <w:p w:rsidRPr="007E0EB6" w:rsidR="00077315" w:rsidP="00050E9B" w:rsidRDefault="008A6A56" w14:paraId="577E365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Typy zajęć plastycznych. </w:t>
            </w:r>
            <w:r w:rsidR="00014996">
              <w:rPr>
                <w:rFonts w:ascii="Corbel" w:hAnsi="Corbel"/>
                <w:sz w:val="24"/>
                <w:szCs w:val="24"/>
              </w:rPr>
              <w:t>Edukacja plastyczna z ekspresją kierowaną w kl. I-III</w:t>
            </w:r>
            <w:r>
              <w:rPr>
                <w:rFonts w:ascii="Corbel" w:hAnsi="Corbel"/>
                <w:sz w:val="24"/>
                <w:szCs w:val="24"/>
              </w:rPr>
              <w:t xml:space="preserve"> (5</w:t>
            </w:r>
            <w:r w:rsidR="00014996">
              <w:rPr>
                <w:rFonts w:ascii="Corbel" w:hAnsi="Corbel"/>
                <w:sz w:val="24"/>
                <w:szCs w:val="24"/>
              </w:rPr>
              <w:t xml:space="preserve"> godz. – hospitacji w szkole). Edukacja plastyczna z ekspresją swobodną w kl. I-III (</w:t>
            </w:r>
            <w:r>
              <w:rPr>
                <w:rFonts w:ascii="Corbel" w:hAnsi="Corbel"/>
                <w:sz w:val="24"/>
                <w:szCs w:val="24"/>
              </w:rPr>
              <w:t>5</w:t>
            </w:r>
            <w:r w:rsidR="00014996">
              <w:rPr>
                <w:rFonts w:ascii="Corbel" w:hAnsi="Corbel"/>
                <w:sz w:val="24"/>
                <w:szCs w:val="24"/>
              </w:rPr>
              <w:t xml:space="preserve"> godz. hospitacji  w szkole).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 Zajęcia plastyczne w przedszkolu (2 godz. hospitacji w przedszkolu).</w:t>
            </w:r>
          </w:p>
        </w:tc>
      </w:tr>
      <w:tr xmlns:wp14="http://schemas.microsoft.com/office/word/2010/wordml" w:rsidRPr="009C54AE" w:rsidR="00077315" w:rsidTr="00923D7D" w14:paraId="0E7C0A74" wp14:textId="77777777">
        <w:tc>
          <w:tcPr>
            <w:tcW w:w="9639" w:type="dxa"/>
          </w:tcPr>
          <w:p w:rsidRPr="007E0EB6" w:rsidR="00077315" w:rsidP="00014996" w:rsidRDefault="00DF2A9F" w14:paraId="0A411A3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zajęć plastycznych dla przedszkoli i kl. I-III z uwzględnieniem integracji treści i stymulowania naturalnego  rozwoju ekspresji plastycznej, wyobraźni i percepcji wizualnej (formułowanie celów dydaktycznych, wyznaczenie metod i form pracy, wykorzystanie różnych technik plastycznych). Opracowywanie konspektów zajęć plastycznych.</w:t>
            </w:r>
          </w:p>
        </w:tc>
      </w:tr>
      <w:tr xmlns:wp14="http://schemas.microsoft.com/office/word/2010/wordml" w:rsidRPr="009C54AE" w:rsidR="00B921B3" w:rsidTr="00923D7D" w14:paraId="09AAAA2F" wp14:textId="77777777">
        <w:tc>
          <w:tcPr>
            <w:tcW w:w="9639" w:type="dxa"/>
          </w:tcPr>
          <w:p w:rsidR="00B921B3" w:rsidP="007A10F5" w:rsidRDefault="007A10F5" w14:paraId="1D66F00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10F5">
              <w:rPr>
                <w:rFonts w:ascii="Corbel" w:hAnsi="Corbel"/>
                <w:sz w:val="24"/>
                <w:szCs w:val="24"/>
              </w:rPr>
              <w:t xml:space="preserve">Edukacja </w:t>
            </w:r>
            <w:r>
              <w:rPr>
                <w:rFonts w:ascii="Corbel" w:hAnsi="Corbel"/>
                <w:sz w:val="24"/>
                <w:szCs w:val="24"/>
              </w:rPr>
              <w:t xml:space="preserve">plastyczna </w:t>
            </w:r>
            <w:r w:rsidRPr="007A10F5">
              <w:rPr>
                <w:rFonts w:ascii="Corbel" w:hAnsi="Corbel"/>
                <w:sz w:val="24"/>
                <w:szCs w:val="24"/>
              </w:rPr>
              <w:t>w galerii sztuki, muzeum (lekcja muzealna) lub w pracowni artysty plastyka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9C54AE" w:rsidR="00077315" w:rsidP="009C54AE" w:rsidRDefault="00077315" w14:paraId="6D98A12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153C41" w:rsidR="00077315" w:rsidP="00077315" w:rsidRDefault="00077315" w14:paraId="25C46580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xmlns:wp14="http://schemas.microsoft.com/office/word/2010/wordml" w:rsidRPr="00153C41" w:rsidR="00077315" w:rsidP="00077315" w:rsidRDefault="00077315" w14:paraId="218CBCF8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xmlns:wp14="http://schemas.microsoft.com/office/word/2010/wordml" w:rsidR="00E960BB" w:rsidP="009C54AE" w:rsidRDefault="00E960BB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9C54AE" w:rsidR="00077315" w:rsidTr="00C05F44" w14:paraId="3A4198CB" wp14:textId="77777777">
        <w:tc>
          <w:tcPr>
            <w:tcW w:w="1985" w:type="dxa"/>
          </w:tcPr>
          <w:p w:rsidRPr="009C54AE" w:rsidR="00077315" w:rsidP="009C54AE" w:rsidRDefault="00077315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AE1B81" w:rsidR="00077315" w:rsidP="00AE1B81" w:rsidRDefault="00257695" w14:paraId="39208C40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projektowa</w:t>
            </w:r>
            <w:r w:rsidRPr="00AE1B81" w:rsidR="00547066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Pr="00AE1B81" w:rsidR="00077315" w:rsidP="00AE1B81" w:rsidRDefault="00110A91" w14:paraId="49CCF9E1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1B81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xmlns:wp14="http://schemas.microsoft.com/office/word/2010/wordml" w:rsidRPr="009C54AE" w:rsidR="00077315" w:rsidTr="00C05F44" w14:paraId="594AA7A4" wp14:textId="77777777">
        <w:tc>
          <w:tcPr>
            <w:tcW w:w="1985" w:type="dxa"/>
          </w:tcPr>
          <w:p w:rsidRPr="009C54AE" w:rsidR="00077315" w:rsidP="009C54AE" w:rsidRDefault="00077315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AE1B81" w:rsidR="00077315" w:rsidP="00AE1B81" w:rsidRDefault="00077315" w14:paraId="727CD16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B81">
              <w:rPr>
                <w:rFonts w:ascii="Corbel" w:hAnsi="Corbel"/>
                <w:sz w:val="24"/>
                <w:szCs w:val="24"/>
              </w:rPr>
              <w:t>obserwacja w trakcie zajęć</w:t>
            </w:r>
            <w:r w:rsidRPr="00AE1B81" w:rsidR="00547066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26" w:type="dxa"/>
          </w:tcPr>
          <w:p w:rsidRPr="00AE1B81" w:rsidR="00077315" w:rsidP="00AE1B81" w:rsidRDefault="00077315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1B8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077315" w:rsidTr="00C05F44" w14:paraId="44968266" wp14:textId="77777777">
        <w:tc>
          <w:tcPr>
            <w:tcW w:w="1985" w:type="dxa"/>
          </w:tcPr>
          <w:p w:rsidRPr="009C54AE" w:rsidR="00077315" w:rsidP="009C54AE" w:rsidRDefault="00077315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AE1B81" w:rsidR="00077315" w:rsidP="00AE1B81" w:rsidRDefault="00AE1B81" w14:paraId="51669A9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AE1B81" w:rsidR="00077315">
              <w:rPr>
                <w:rFonts w:ascii="Corbel" w:hAnsi="Corbel"/>
                <w:sz w:val="24"/>
                <w:szCs w:val="24"/>
              </w:rPr>
              <w:t>bserwacja  w trakcie zajęć</w:t>
            </w:r>
            <w:r w:rsidRPr="00AE1B81" w:rsidR="00547066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26" w:type="dxa"/>
          </w:tcPr>
          <w:p w:rsidRPr="00AE1B81" w:rsidR="00077315" w:rsidP="00AE1B81" w:rsidRDefault="00077315" w14:paraId="04C645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1B8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F72F64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35B329D3" wp14:textId="77777777">
        <w:tc>
          <w:tcPr>
            <w:tcW w:w="9670" w:type="dxa"/>
          </w:tcPr>
          <w:p w:rsidRPr="00621005" w:rsidR="00110A91" w:rsidP="00110A91" w:rsidRDefault="00110A91" w14:paraId="5FD22E7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="00257695" w:rsidP="00110A91" w:rsidRDefault="00257695" w14:paraId="2CDCCAE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projektowa.</w:t>
            </w:r>
          </w:p>
          <w:p w:rsidRPr="00621005" w:rsidR="00110A91" w:rsidP="00110A91" w:rsidRDefault="00110A91" w14:paraId="43E1112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Pr="009C54AE" w:rsidR="0085747A" w:rsidP="00014996" w:rsidRDefault="007A10F5" w14:paraId="7CA865A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</w:t>
            </w:r>
            <w:r w:rsidRPr="00621005" w:rsidR="00110A91">
              <w:rPr>
                <w:rFonts w:ascii="Corbel" w:hAnsi="Corbel"/>
                <w:b w:val="0"/>
                <w:smallCaps w:val="0"/>
                <w:szCs w:val="24"/>
              </w:rPr>
              <w:t>poprawne wykonanie wszystkich ćwiczeń praktycznych</w:t>
            </w:r>
            <w:r w:rsidRPr="00621005" w:rsidR="0001499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621005" w:rsidR="00547066">
              <w:rPr>
                <w:rFonts w:ascii="Corbel" w:hAnsi="Corbel"/>
                <w:b w:val="0"/>
                <w:smallCaps w:val="0"/>
                <w:szCs w:val="24"/>
              </w:rPr>
              <w:t xml:space="preserve"> w tym samodzielne </w:t>
            </w:r>
            <w:r w:rsidRPr="00621005" w:rsidR="00014996">
              <w:rPr>
                <w:rFonts w:ascii="Corbel" w:hAnsi="Corbel"/>
                <w:b w:val="0"/>
                <w:smallCaps w:val="0"/>
                <w:szCs w:val="24"/>
              </w:rPr>
              <w:t>przygotowanie 2</w:t>
            </w:r>
            <w:r w:rsidRPr="00621005" w:rsidR="00547066">
              <w:rPr>
                <w:rFonts w:ascii="Corbel" w:hAnsi="Corbel"/>
                <w:b w:val="0"/>
                <w:smallCaps w:val="0"/>
                <w:szCs w:val="24"/>
              </w:rPr>
              <w:t xml:space="preserve"> konspektów zajęć plastycznych </w:t>
            </w:r>
            <w:r w:rsidRPr="00621005" w:rsidR="00014996">
              <w:rPr>
                <w:rFonts w:ascii="Corbel" w:hAnsi="Corbel"/>
                <w:b w:val="0"/>
                <w:smallCaps w:val="0"/>
                <w:szCs w:val="24"/>
              </w:rPr>
              <w:t xml:space="preserve">dla wybranego etapu edukacji, </w:t>
            </w:r>
            <w:r w:rsidRPr="00621005" w:rsidR="00110A91">
              <w:rPr>
                <w:rFonts w:ascii="Corbel" w:hAnsi="Corbel"/>
                <w:b w:val="0"/>
                <w:smallCaps w:val="0"/>
                <w:szCs w:val="24"/>
              </w:rPr>
              <w:t>aktywnoś</w:t>
            </w:r>
            <w:r w:rsidRPr="00621005" w:rsidR="00547066">
              <w:rPr>
                <w:rFonts w:ascii="Corbel" w:hAnsi="Corbel"/>
                <w:b w:val="0"/>
                <w:smallCaps w:val="0"/>
                <w:szCs w:val="24"/>
              </w:rPr>
              <w:t xml:space="preserve">ć podczas zajęć </w:t>
            </w:r>
            <w:r w:rsidRPr="00621005" w:rsidR="0053190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393D3B3D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393D3B3D" w14:paraId="4B274EAE" wp14:textId="77777777">
        <w:tc>
          <w:tcPr>
            <w:tcW w:w="4962" w:type="dxa"/>
            <w:tcMar/>
          </w:tcPr>
          <w:p w:rsidRPr="009C54AE" w:rsidR="0085747A" w:rsidP="00226B78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110A91" w:rsidRDefault="005A786B" w14:paraId="43FBD11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xmlns:wp14="http://schemas.microsoft.com/office/word/2010/wordml" w:rsidRPr="009C54AE" w:rsidR="00C61DC5" w:rsidTr="393D3B3D" w14:paraId="2DF743F7" wp14:textId="77777777">
        <w:tc>
          <w:tcPr>
            <w:tcW w:w="4962" w:type="dxa"/>
            <w:tcMar/>
          </w:tcPr>
          <w:p w:rsidRPr="009C54AE" w:rsidR="00C61DC5" w:rsidP="00257695" w:rsidRDefault="00257695" w14:paraId="2C83BC42" wp14:textId="03250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93D3B3D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93D3B3D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110A91" w:rsidRDefault="00110A91" w14:paraId="78941E47" wp14:textId="2AAB63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93D3B3D" w:rsidR="4E78E3F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C61DC5" w:rsidTr="393D3B3D" w14:paraId="6AFA82BA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257695" w:rsidRDefault="00C61DC5" w14:paraId="6D24498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57695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  <w:tcMar/>
          </w:tcPr>
          <w:p w:rsidR="00C61DC5" w:rsidP="00110A91" w:rsidRDefault="005A786B" w14:paraId="4BFDD700" wp14:textId="71AB8F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93D3B3D" w:rsidR="1EE237F1">
              <w:rPr>
                <w:rFonts w:ascii="Corbel" w:hAnsi="Corbel"/>
                <w:sz w:val="24"/>
                <w:szCs w:val="24"/>
              </w:rPr>
              <w:t>30</w:t>
            </w:r>
          </w:p>
          <w:p w:rsidR="00110A91" w:rsidP="00110A91" w:rsidRDefault="00110A91" w14:paraId="6BB9E253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110A91" w:rsidP="00110A91" w:rsidRDefault="00110A91" w14:paraId="5D36975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xmlns:wp14="http://schemas.microsoft.com/office/word/2010/wordml" w:rsidRPr="009C54AE" w:rsidR="0085747A" w:rsidTr="393D3B3D" w14:paraId="1A32B9E0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110A91" w:rsidRDefault="005A786B" w14:paraId="3D2650B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xmlns:wp14="http://schemas.microsoft.com/office/word/2010/wordml" w:rsidRPr="009C54AE" w:rsidR="0085747A" w:rsidTr="393D3B3D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110A91" w:rsidRDefault="005A786B" w14:paraId="7A036E3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23DE523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52E5622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35915E96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E0EB6" w14:paraId="5CBE87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xmlns:wp14="http://schemas.microsoft.com/office/word/2010/wordml" w:rsidRPr="009C54AE" w:rsidR="0085747A" w:rsidTr="0071620A" w14:paraId="2A1AD29D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E0EB6" w14:paraId="74E2CAF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xmlns:wp14="http://schemas.microsoft.com/office/word/2010/wordml" w:rsidRPr="009C54AE" w:rsidR="003E1941" w:rsidP="009C54AE" w:rsidRDefault="003E1941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5043CB0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076DD34B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14996" w:rsidP="00621005" w:rsidRDefault="00014996" w14:paraId="0B0D913B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Boguszewska, A. Mazur,</w:t>
            </w:r>
            <w:r w:rsidR="007E22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 Wybrane problemy edukacji plastycznej dzieci i młodzieży, UMCS, Lublin, 2013.</w:t>
            </w:r>
          </w:p>
          <w:p w:rsidRPr="00531904" w:rsidR="00014996" w:rsidP="00621005" w:rsidRDefault="00014996" w14:paraId="53696C94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Gloton, C. Clero, Twórcza aktywność dziecka, PWN, Warszawa 1985.</w:t>
            </w:r>
          </w:p>
          <w:p w:rsidRPr="007E0EB6" w:rsidR="007E0EB6" w:rsidP="00621005" w:rsidRDefault="007E0EB6" w14:paraId="67566C0A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Lowenfeld, V., W. Brittain, Twórczość a rozwój umysłowy dziecka, PWN, Warszawa 1977.</w:t>
            </w:r>
          </w:p>
          <w:p w:rsidRPr="009C54AE" w:rsidR="007E0EB6" w:rsidP="00621005" w:rsidRDefault="007E0EB6" w14:paraId="6C76FC74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Psychologia twórczości plastycznej, UMCS, Lublin, 2010.</w:t>
            </w:r>
          </w:p>
        </w:tc>
      </w:tr>
      <w:tr xmlns:wp14="http://schemas.microsoft.com/office/word/2010/wordml" w:rsidRPr="009C54AE" w:rsidR="0085747A" w:rsidTr="0071620A" w14:paraId="4F2234C8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531904" w:rsidR="007E0EB6" w:rsidP="00621005" w:rsidRDefault="007E0EB6" w14:paraId="62228AAB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Arnheim, R., Sztuka i percepcja wzrokowa, PWN, Warszawa 2014. </w:t>
            </w:r>
          </w:p>
          <w:p w:rsidR="00014996" w:rsidP="00621005" w:rsidRDefault="00014996" w14:paraId="37605640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</w:p>
          <w:p w:rsidR="00014996" w:rsidP="00621005" w:rsidRDefault="00014996" w14:paraId="79B27328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Michejda-Kowalska, O dziecięcej wyobraźni plastycznej, WSiP,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1987.</w:t>
            </w:r>
          </w:p>
          <w:p w:rsidRPr="00531904" w:rsidR="007E0EB6" w:rsidP="00621005" w:rsidRDefault="007E0EB6" w14:paraId="37EFC5EE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  <w:p w:rsidRPr="00531904" w:rsidR="007E0EB6" w:rsidP="00621005" w:rsidRDefault="007E0EB6" w14:paraId="6F7CBF80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Barwy i psychika, UMCS, Lublin, 2012.</w:t>
            </w:r>
          </w:p>
          <w:p w:rsidRPr="00531904" w:rsidR="007E0EB6" w:rsidP="00621005" w:rsidRDefault="004A1E97" w14:paraId="43EFE3D8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Trojanowska, A., Dziecko i plastyka, WSiP, Warszawa 1985.</w:t>
            </w:r>
          </w:p>
        </w:tc>
      </w:tr>
    </w:tbl>
    <w:p xmlns:wp14="http://schemas.microsoft.com/office/word/2010/wordml" w:rsidRPr="009C54AE" w:rsidR="0085747A" w:rsidP="009C54AE" w:rsidRDefault="0085747A" w14:paraId="07459315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55772F" w:rsidP="00C16ABF" w:rsidRDefault="0055772F" w14:paraId="6DFB9E20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5772F" w:rsidP="00C16ABF" w:rsidRDefault="0055772F" w14:paraId="70DF9E5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55772F" w:rsidP="00C16ABF" w:rsidRDefault="0055772F" w14:paraId="44E871B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5772F" w:rsidP="00C16ABF" w:rsidRDefault="0055772F" w14:paraId="144A5D23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1970"/>
    <w:multiLevelType w:val="hybridMultilevel"/>
    <w:tmpl w:val="3D147C5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0920F09"/>
    <w:multiLevelType w:val="hybridMultilevel"/>
    <w:tmpl w:val="1B8C48F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02EA"/>
    <w:rsid w:val="000048FD"/>
    <w:rsid w:val="000077B4"/>
    <w:rsid w:val="00014996"/>
    <w:rsid w:val="00015B8F"/>
    <w:rsid w:val="00022ECE"/>
    <w:rsid w:val="00027231"/>
    <w:rsid w:val="00042A51"/>
    <w:rsid w:val="00042D2E"/>
    <w:rsid w:val="00044C82"/>
    <w:rsid w:val="00050E9B"/>
    <w:rsid w:val="00070ED6"/>
    <w:rsid w:val="000742DC"/>
    <w:rsid w:val="0007731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14934"/>
    <w:rsid w:val="00124BFF"/>
    <w:rsid w:val="0012560E"/>
    <w:rsid w:val="00127108"/>
    <w:rsid w:val="00127BE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8E9"/>
    <w:rsid w:val="00176083"/>
    <w:rsid w:val="001770C7"/>
    <w:rsid w:val="00192F37"/>
    <w:rsid w:val="001A70D2"/>
    <w:rsid w:val="001D657B"/>
    <w:rsid w:val="001D7B54"/>
    <w:rsid w:val="001E0209"/>
    <w:rsid w:val="001F2CA2"/>
    <w:rsid w:val="00214384"/>
    <w:rsid w:val="002144C0"/>
    <w:rsid w:val="0022477D"/>
    <w:rsid w:val="00226B78"/>
    <w:rsid w:val="002278A9"/>
    <w:rsid w:val="002336F9"/>
    <w:rsid w:val="0024028F"/>
    <w:rsid w:val="00244ABC"/>
    <w:rsid w:val="00257695"/>
    <w:rsid w:val="00281FF2"/>
    <w:rsid w:val="002857DE"/>
    <w:rsid w:val="0029091F"/>
    <w:rsid w:val="00291567"/>
    <w:rsid w:val="002A22BF"/>
    <w:rsid w:val="002A2389"/>
    <w:rsid w:val="002A671D"/>
    <w:rsid w:val="002B4D55"/>
    <w:rsid w:val="002B5EA0"/>
    <w:rsid w:val="002B6119"/>
    <w:rsid w:val="002C1F06"/>
    <w:rsid w:val="002C5E75"/>
    <w:rsid w:val="002D3375"/>
    <w:rsid w:val="002D73D4"/>
    <w:rsid w:val="002E7EC1"/>
    <w:rsid w:val="002F02A3"/>
    <w:rsid w:val="002F4ABE"/>
    <w:rsid w:val="002F7686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7D49"/>
    <w:rsid w:val="003A0A5B"/>
    <w:rsid w:val="003A1176"/>
    <w:rsid w:val="003A38E6"/>
    <w:rsid w:val="003C0BAE"/>
    <w:rsid w:val="003D18A9"/>
    <w:rsid w:val="003D57B3"/>
    <w:rsid w:val="003D6CE2"/>
    <w:rsid w:val="003E1941"/>
    <w:rsid w:val="003E2FE6"/>
    <w:rsid w:val="003E49D5"/>
    <w:rsid w:val="003F38C0"/>
    <w:rsid w:val="00404F41"/>
    <w:rsid w:val="00414E3C"/>
    <w:rsid w:val="0042244A"/>
    <w:rsid w:val="0042745A"/>
    <w:rsid w:val="00431D5C"/>
    <w:rsid w:val="00431F48"/>
    <w:rsid w:val="004362C6"/>
    <w:rsid w:val="00437FA2"/>
    <w:rsid w:val="00445970"/>
    <w:rsid w:val="0045729E"/>
    <w:rsid w:val="004573F6"/>
    <w:rsid w:val="00461EFC"/>
    <w:rsid w:val="004652C2"/>
    <w:rsid w:val="004706D1"/>
    <w:rsid w:val="00471326"/>
    <w:rsid w:val="0047598D"/>
    <w:rsid w:val="00477F56"/>
    <w:rsid w:val="004824F8"/>
    <w:rsid w:val="004840FD"/>
    <w:rsid w:val="00490F7D"/>
    <w:rsid w:val="00491678"/>
    <w:rsid w:val="004968E2"/>
    <w:rsid w:val="004A1E97"/>
    <w:rsid w:val="004A3EEA"/>
    <w:rsid w:val="004A4D1F"/>
    <w:rsid w:val="004C5C9E"/>
    <w:rsid w:val="004C786E"/>
    <w:rsid w:val="004D5282"/>
    <w:rsid w:val="004F1551"/>
    <w:rsid w:val="004F55A3"/>
    <w:rsid w:val="004F608E"/>
    <w:rsid w:val="0050496F"/>
    <w:rsid w:val="00505BE1"/>
    <w:rsid w:val="00513B6F"/>
    <w:rsid w:val="005149AE"/>
    <w:rsid w:val="00517C63"/>
    <w:rsid w:val="00522098"/>
    <w:rsid w:val="00526C94"/>
    <w:rsid w:val="00531904"/>
    <w:rsid w:val="005363C4"/>
    <w:rsid w:val="00536BDE"/>
    <w:rsid w:val="00540FC9"/>
    <w:rsid w:val="00543ACC"/>
    <w:rsid w:val="00547066"/>
    <w:rsid w:val="005519C0"/>
    <w:rsid w:val="0055772F"/>
    <w:rsid w:val="00565DAB"/>
    <w:rsid w:val="0056696D"/>
    <w:rsid w:val="00573EF9"/>
    <w:rsid w:val="00577611"/>
    <w:rsid w:val="0059484D"/>
    <w:rsid w:val="005A0855"/>
    <w:rsid w:val="005A3196"/>
    <w:rsid w:val="005A786B"/>
    <w:rsid w:val="005C080F"/>
    <w:rsid w:val="005C1C37"/>
    <w:rsid w:val="005C55E5"/>
    <w:rsid w:val="005C696A"/>
    <w:rsid w:val="005E6E85"/>
    <w:rsid w:val="005F31D2"/>
    <w:rsid w:val="0061029B"/>
    <w:rsid w:val="00617230"/>
    <w:rsid w:val="00621005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59C0"/>
    <w:rsid w:val="006D050F"/>
    <w:rsid w:val="006D6139"/>
    <w:rsid w:val="006E5D65"/>
    <w:rsid w:val="006F1282"/>
    <w:rsid w:val="006F1FBC"/>
    <w:rsid w:val="006F31E2"/>
    <w:rsid w:val="00706544"/>
    <w:rsid w:val="007072BA"/>
    <w:rsid w:val="00711D31"/>
    <w:rsid w:val="0071620A"/>
    <w:rsid w:val="00724677"/>
    <w:rsid w:val="00725459"/>
    <w:rsid w:val="007327BD"/>
    <w:rsid w:val="00734608"/>
    <w:rsid w:val="00745302"/>
    <w:rsid w:val="007461D6"/>
    <w:rsid w:val="00746EC8"/>
    <w:rsid w:val="007478ED"/>
    <w:rsid w:val="0075026F"/>
    <w:rsid w:val="00763BF1"/>
    <w:rsid w:val="00766FD4"/>
    <w:rsid w:val="0078168C"/>
    <w:rsid w:val="00787C2A"/>
    <w:rsid w:val="00790E27"/>
    <w:rsid w:val="00795571"/>
    <w:rsid w:val="00797EC1"/>
    <w:rsid w:val="007A10F5"/>
    <w:rsid w:val="007A4022"/>
    <w:rsid w:val="007A6E6E"/>
    <w:rsid w:val="007C3299"/>
    <w:rsid w:val="007C3BCC"/>
    <w:rsid w:val="007C4546"/>
    <w:rsid w:val="007D6E56"/>
    <w:rsid w:val="007E0EB6"/>
    <w:rsid w:val="007E2250"/>
    <w:rsid w:val="007F1652"/>
    <w:rsid w:val="007F4155"/>
    <w:rsid w:val="007F6870"/>
    <w:rsid w:val="0081554D"/>
    <w:rsid w:val="0081707E"/>
    <w:rsid w:val="008449B3"/>
    <w:rsid w:val="0085747A"/>
    <w:rsid w:val="00862962"/>
    <w:rsid w:val="00884922"/>
    <w:rsid w:val="00885F64"/>
    <w:rsid w:val="008917F9"/>
    <w:rsid w:val="008A45F7"/>
    <w:rsid w:val="008A53E6"/>
    <w:rsid w:val="008A6A56"/>
    <w:rsid w:val="008C0CC0"/>
    <w:rsid w:val="008C19A9"/>
    <w:rsid w:val="008C379D"/>
    <w:rsid w:val="008C5147"/>
    <w:rsid w:val="008C5359"/>
    <w:rsid w:val="008C5363"/>
    <w:rsid w:val="008D0F2B"/>
    <w:rsid w:val="008D3DFB"/>
    <w:rsid w:val="008E64F4"/>
    <w:rsid w:val="008F12C9"/>
    <w:rsid w:val="008F2077"/>
    <w:rsid w:val="008F6E29"/>
    <w:rsid w:val="00916188"/>
    <w:rsid w:val="00923D7D"/>
    <w:rsid w:val="0093153A"/>
    <w:rsid w:val="009508DF"/>
    <w:rsid w:val="00950DAC"/>
    <w:rsid w:val="00954A07"/>
    <w:rsid w:val="009703A3"/>
    <w:rsid w:val="00984385"/>
    <w:rsid w:val="00997459"/>
    <w:rsid w:val="00997F14"/>
    <w:rsid w:val="009A78D9"/>
    <w:rsid w:val="009B6D9A"/>
    <w:rsid w:val="009C1331"/>
    <w:rsid w:val="009C3E31"/>
    <w:rsid w:val="009C54AE"/>
    <w:rsid w:val="009C788E"/>
    <w:rsid w:val="009E3B41"/>
    <w:rsid w:val="009F3C5C"/>
    <w:rsid w:val="009F4610"/>
    <w:rsid w:val="00A00ECC"/>
    <w:rsid w:val="00A05F95"/>
    <w:rsid w:val="00A155EE"/>
    <w:rsid w:val="00A2245B"/>
    <w:rsid w:val="00A30110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B81"/>
    <w:rsid w:val="00AE203C"/>
    <w:rsid w:val="00AE2E74"/>
    <w:rsid w:val="00AE5FCB"/>
    <w:rsid w:val="00AF2C1E"/>
    <w:rsid w:val="00B06142"/>
    <w:rsid w:val="00B135B1"/>
    <w:rsid w:val="00B3130B"/>
    <w:rsid w:val="00B40ADB"/>
    <w:rsid w:val="00B4153A"/>
    <w:rsid w:val="00B43B77"/>
    <w:rsid w:val="00B43E80"/>
    <w:rsid w:val="00B469C2"/>
    <w:rsid w:val="00B607DB"/>
    <w:rsid w:val="00B66529"/>
    <w:rsid w:val="00B75946"/>
    <w:rsid w:val="00B8056E"/>
    <w:rsid w:val="00B819C8"/>
    <w:rsid w:val="00B82308"/>
    <w:rsid w:val="00B90885"/>
    <w:rsid w:val="00B921B3"/>
    <w:rsid w:val="00BB520A"/>
    <w:rsid w:val="00BD3869"/>
    <w:rsid w:val="00BD66E9"/>
    <w:rsid w:val="00BD6FF4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A7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1373"/>
    <w:rsid w:val="00D17C3C"/>
    <w:rsid w:val="00D26B2C"/>
    <w:rsid w:val="00D352C9"/>
    <w:rsid w:val="00D40EDD"/>
    <w:rsid w:val="00D425B2"/>
    <w:rsid w:val="00D428D6"/>
    <w:rsid w:val="00D45BF4"/>
    <w:rsid w:val="00D47B20"/>
    <w:rsid w:val="00D552B2"/>
    <w:rsid w:val="00D608D1"/>
    <w:rsid w:val="00D74119"/>
    <w:rsid w:val="00D8075B"/>
    <w:rsid w:val="00D83689"/>
    <w:rsid w:val="00D8678B"/>
    <w:rsid w:val="00DA2114"/>
    <w:rsid w:val="00DC7775"/>
    <w:rsid w:val="00DC7B90"/>
    <w:rsid w:val="00DE09C0"/>
    <w:rsid w:val="00DE4A14"/>
    <w:rsid w:val="00DF2A9F"/>
    <w:rsid w:val="00DF320D"/>
    <w:rsid w:val="00DF4C46"/>
    <w:rsid w:val="00DF71C8"/>
    <w:rsid w:val="00E04355"/>
    <w:rsid w:val="00E129B8"/>
    <w:rsid w:val="00E21E7D"/>
    <w:rsid w:val="00E22FBC"/>
    <w:rsid w:val="00E24BF5"/>
    <w:rsid w:val="00E25338"/>
    <w:rsid w:val="00E456B7"/>
    <w:rsid w:val="00E51E44"/>
    <w:rsid w:val="00E63348"/>
    <w:rsid w:val="00E77E88"/>
    <w:rsid w:val="00E8107D"/>
    <w:rsid w:val="00E960BB"/>
    <w:rsid w:val="00EA2074"/>
    <w:rsid w:val="00EA4832"/>
    <w:rsid w:val="00EA4E9D"/>
    <w:rsid w:val="00EB20E8"/>
    <w:rsid w:val="00EB544B"/>
    <w:rsid w:val="00EC4899"/>
    <w:rsid w:val="00ED03AB"/>
    <w:rsid w:val="00ED32D2"/>
    <w:rsid w:val="00EE32DE"/>
    <w:rsid w:val="00EE5457"/>
    <w:rsid w:val="00F05D47"/>
    <w:rsid w:val="00F070AB"/>
    <w:rsid w:val="00F17567"/>
    <w:rsid w:val="00F2635D"/>
    <w:rsid w:val="00F27A7B"/>
    <w:rsid w:val="00F526AF"/>
    <w:rsid w:val="00F617C3"/>
    <w:rsid w:val="00F7066B"/>
    <w:rsid w:val="00F821E2"/>
    <w:rsid w:val="00F83B28"/>
    <w:rsid w:val="00FA3F3A"/>
    <w:rsid w:val="00FA46E5"/>
    <w:rsid w:val="00FB7DBA"/>
    <w:rsid w:val="00FC1C25"/>
    <w:rsid w:val="00FC3F45"/>
    <w:rsid w:val="00FD503F"/>
    <w:rsid w:val="00FD7589"/>
    <w:rsid w:val="00FF016A"/>
    <w:rsid w:val="00FF1401"/>
    <w:rsid w:val="00FF1424"/>
    <w:rsid w:val="00FF5E7D"/>
    <w:rsid w:val="198DE9CD"/>
    <w:rsid w:val="1EE237F1"/>
    <w:rsid w:val="393D3B3D"/>
    <w:rsid w:val="442DF09C"/>
    <w:rsid w:val="4D9F63D4"/>
    <w:rsid w:val="4E78E3FC"/>
    <w:rsid w:val="67A9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43C67"/>
  <w15:docId w15:val="{FF3B8C97-469D-43FB-98CA-37AED31249B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9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DFBF72-9411-4E10-A726-E9498B0E34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DBBF18-AC61-4EBB-A9E2-C9F0C51E7758}"/>
</file>

<file path=customXml/itemProps3.xml><?xml version="1.0" encoding="utf-8"?>
<ds:datastoreItem xmlns:ds="http://schemas.openxmlformats.org/officeDocument/2006/customXml" ds:itemID="{EBF5ABA7-22F8-4859-8839-2F9487BC119A}"/>
</file>

<file path=customXml/itemProps4.xml><?xml version="1.0" encoding="utf-8"?>
<ds:datastoreItem xmlns:ds="http://schemas.openxmlformats.org/officeDocument/2006/customXml" ds:itemID="{9E6C8B72-D8C6-4780-B9D8-BB23A0CB2D0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Joanna Niemiec</lastModifiedBy>
  <revision>44</revision>
  <lastPrinted>2019-02-06T12:12:00.0000000Z</lastPrinted>
  <dcterms:created xsi:type="dcterms:W3CDTF">2019-11-02T11:59:00.0000000Z</dcterms:created>
  <dcterms:modified xsi:type="dcterms:W3CDTF">2026-03-13T13:43:59.6837089Z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